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54B5C" w14:textId="76C5C5A7" w:rsidR="00863A63" w:rsidRDefault="00863A63" w:rsidP="00863A63">
      <w:pPr>
        <w:pStyle w:val="CRCoverPage"/>
        <w:tabs>
          <w:tab w:val="right" w:pos="9639"/>
        </w:tabs>
        <w:spacing w:after="0"/>
        <w:rPr>
          <w:b/>
          <w:i/>
          <w:noProof/>
          <w:sz w:val="28"/>
        </w:rPr>
      </w:pPr>
      <w:r>
        <w:rPr>
          <w:b/>
          <w:noProof/>
          <w:sz w:val="24"/>
        </w:rPr>
        <w:t>3GPP TSG-SA3 Meeting #102e</w:t>
      </w:r>
      <w:r w:rsidR="00071091">
        <w:rPr>
          <w:b/>
          <w:noProof/>
          <w:sz w:val="24"/>
        </w:rPr>
        <w:t>- Bis</w:t>
      </w:r>
      <w:r>
        <w:rPr>
          <w:b/>
          <w:i/>
          <w:noProof/>
          <w:sz w:val="24"/>
        </w:rPr>
        <w:t xml:space="preserve"> </w:t>
      </w:r>
      <w:r>
        <w:rPr>
          <w:b/>
          <w:i/>
          <w:noProof/>
          <w:sz w:val="28"/>
        </w:rPr>
        <w:tab/>
        <w:t>S3-</w:t>
      </w:r>
      <w:r w:rsidR="0028278D">
        <w:rPr>
          <w:b/>
          <w:i/>
          <w:noProof/>
          <w:sz w:val="28"/>
        </w:rPr>
        <w:t>21</w:t>
      </w:r>
      <w:r w:rsidR="009A2A36">
        <w:rPr>
          <w:b/>
          <w:i/>
          <w:noProof/>
          <w:sz w:val="28"/>
        </w:rPr>
        <w:t>0861</w:t>
      </w:r>
      <w:bookmarkStart w:id="0" w:name="_GoBack"/>
      <w:bookmarkEnd w:id="0"/>
    </w:p>
    <w:p w14:paraId="34F8F6F1" w14:textId="77777777" w:rsidR="00863A63" w:rsidRDefault="00863A63" w:rsidP="00863A63">
      <w:pPr>
        <w:pStyle w:val="CRCoverPage"/>
        <w:outlineLvl w:val="0"/>
        <w:rPr>
          <w:b/>
          <w:noProof/>
          <w:sz w:val="24"/>
        </w:rPr>
      </w:pPr>
      <w:r>
        <w:rPr>
          <w:b/>
          <w:noProof/>
          <w:sz w:val="24"/>
        </w:rPr>
        <w:t>e-meeting, 18</w:t>
      </w:r>
      <w:r w:rsidRPr="00A22867">
        <w:rPr>
          <w:b/>
          <w:noProof/>
          <w:sz w:val="24"/>
          <w:vertAlign w:val="superscript"/>
        </w:rPr>
        <w:t>th</w:t>
      </w:r>
      <w:r>
        <w:rPr>
          <w:b/>
          <w:noProof/>
          <w:sz w:val="24"/>
        </w:rPr>
        <w:t xml:space="preserve"> – 29</w:t>
      </w:r>
      <w:r w:rsidRPr="00A22867">
        <w:rPr>
          <w:b/>
          <w:noProof/>
          <w:sz w:val="24"/>
          <w:vertAlign w:val="superscript"/>
        </w:rPr>
        <w:t>th</w:t>
      </w:r>
      <w:r>
        <w:rPr>
          <w:b/>
          <w:noProof/>
          <w:sz w:val="24"/>
        </w:rPr>
        <w:t xml:space="preserve"> January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S3-2xxxxx</w:t>
      </w:r>
    </w:p>
    <w:p w14:paraId="4E265264" w14:textId="77777777" w:rsidR="00863A63" w:rsidRDefault="00863A63" w:rsidP="00863A63">
      <w:pPr>
        <w:keepNext/>
        <w:pBdr>
          <w:bottom w:val="single" w:sz="4" w:space="1" w:color="auto"/>
        </w:pBdr>
        <w:tabs>
          <w:tab w:val="right" w:pos="9639"/>
        </w:tabs>
        <w:outlineLvl w:val="0"/>
        <w:rPr>
          <w:rFonts w:ascii="Arial" w:hAnsi="Arial" w:cs="Arial"/>
          <w:b/>
          <w:sz w:val="24"/>
        </w:rPr>
      </w:pPr>
    </w:p>
    <w:p w14:paraId="2F33B42D" w14:textId="4E76AD9D" w:rsidR="00863A63" w:rsidRPr="00FE67FF" w:rsidRDefault="00863A63" w:rsidP="00863A6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r w:rsidR="00B0270A">
        <w:rPr>
          <w:rFonts w:ascii="Arial" w:hAnsi="Arial"/>
          <w:b/>
          <w:lang w:val="en-US"/>
        </w:rPr>
        <w:t>,</w:t>
      </w:r>
    </w:p>
    <w:p w14:paraId="6D93E0C3" w14:textId="324C6B65" w:rsidR="00863A63" w:rsidRPr="00D2519A" w:rsidRDefault="00863A63" w:rsidP="00863A6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DD30F5">
        <w:rPr>
          <w:rFonts w:ascii="Arial" w:hAnsi="Arial"/>
          <w:b/>
          <w:lang w:val="en-US"/>
        </w:rPr>
        <w:t xml:space="preserve">MUSIM </w:t>
      </w:r>
      <w:r w:rsidR="007F3372">
        <w:rPr>
          <w:rFonts w:ascii="Arial" w:hAnsi="Arial"/>
          <w:b/>
          <w:lang w:val="en-US"/>
        </w:rPr>
        <w:t>privacy issues relating to Paging Cause exposure</w:t>
      </w:r>
    </w:p>
    <w:p w14:paraId="5D227E71" w14:textId="64A2DC12" w:rsidR="00863A63" w:rsidRDefault="00863A63" w:rsidP="00863A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F599A95" w14:textId="6EB1780F" w:rsidR="00863A63" w:rsidRDefault="00863A63" w:rsidP="00863A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w:t>
      </w:r>
      <w:r w:rsidR="00DD30F5">
        <w:rPr>
          <w:rFonts w:ascii="Arial" w:hAnsi="Arial"/>
          <w:b/>
        </w:rPr>
        <w:t>19</w:t>
      </w:r>
    </w:p>
    <w:p w14:paraId="7B8BFE52" w14:textId="77777777" w:rsidR="00863A63" w:rsidRDefault="00863A63" w:rsidP="00863A63">
      <w:pPr>
        <w:pStyle w:val="Heading1"/>
      </w:pPr>
      <w:r>
        <w:t>1</w:t>
      </w:r>
      <w:r>
        <w:tab/>
        <w:t>Decision/action requested</w:t>
      </w:r>
    </w:p>
    <w:p w14:paraId="44A898D5" w14:textId="424F267C" w:rsidR="00863A63" w:rsidRDefault="00DD30F5" w:rsidP="00863A6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 xml:space="preserve">Approve the </w:t>
      </w:r>
      <w:r w:rsidR="007F3372">
        <w:rPr>
          <w:lang w:eastAsia="zh-CN"/>
        </w:rPr>
        <w:t>pCR for key issue relating to Paging Cause</w:t>
      </w:r>
    </w:p>
    <w:p w14:paraId="12FC05C3" w14:textId="77777777" w:rsidR="00863A63" w:rsidRDefault="00863A63" w:rsidP="00863A63">
      <w:pPr>
        <w:pStyle w:val="Heading1"/>
      </w:pPr>
      <w:r>
        <w:t>2</w:t>
      </w:r>
      <w:r>
        <w:tab/>
        <w:t>References</w:t>
      </w:r>
    </w:p>
    <w:p w14:paraId="67C3DD60" w14:textId="19048E3B" w:rsidR="00863A63" w:rsidRDefault="00693E57" w:rsidP="00863A63">
      <w:pPr>
        <w:pStyle w:val="Reference"/>
        <w:rPr>
          <w:color w:val="FF0000"/>
          <w:lang w:val="fr-FR"/>
        </w:rPr>
      </w:pPr>
      <w:r>
        <w:rPr>
          <w:color w:val="FF0000"/>
          <w:lang w:val="fr-FR"/>
        </w:rPr>
        <w:t xml:space="preserve">   </w:t>
      </w:r>
    </w:p>
    <w:p w14:paraId="6010A4CF" w14:textId="77777777" w:rsidR="00863A63" w:rsidRDefault="00863A63" w:rsidP="00863A63">
      <w:pPr>
        <w:pStyle w:val="Heading1"/>
      </w:pPr>
      <w:r>
        <w:t>3</w:t>
      </w:r>
      <w:r>
        <w:tab/>
        <w:t>Rationale</w:t>
      </w:r>
    </w:p>
    <w:p w14:paraId="7D2237AF" w14:textId="4847B6B3" w:rsidR="00E31D71" w:rsidRPr="00DD30F5" w:rsidRDefault="0010424D" w:rsidP="00863A63">
      <w:r>
        <w:t>In</w:t>
      </w:r>
      <w:r w:rsidRPr="0010424D">
        <w:t xml:space="preserve"> LS S2-2006011 on System support for Multi-USIM devices</w:t>
      </w:r>
      <w:r>
        <w:t>, SA2 asked “</w:t>
      </w:r>
      <w:r w:rsidRPr="0010424D">
        <w:t xml:space="preserve">Q1: Please confirm whether exposing the Paging Cause in cleartext poses any privacy/security issues. </w:t>
      </w:r>
      <w:r>
        <w:t xml:space="preserve"> “</w:t>
      </w:r>
    </w:p>
    <w:p w14:paraId="10344D30" w14:textId="77777777" w:rsidR="00863A63" w:rsidRDefault="00863A63" w:rsidP="00863A63">
      <w:pPr>
        <w:pStyle w:val="Heading1"/>
      </w:pPr>
      <w:r>
        <w:t>4</w:t>
      </w:r>
      <w:r>
        <w:tab/>
        <w:t>Detailed proposal</w:t>
      </w:r>
    </w:p>
    <w:p w14:paraId="4181D453" w14:textId="77777777" w:rsidR="00863A63" w:rsidRDefault="00863A63" w:rsidP="00863A63">
      <w:pPr>
        <w:rPr>
          <w:iCs/>
        </w:rPr>
      </w:pPr>
    </w:p>
    <w:p w14:paraId="2CBB3C3C" w14:textId="77777777" w:rsidR="00863A63" w:rsidRDefault="00863A63" w:rsidP="00863A63">
      <w:pPr>
        <w:rPr>
          <w:iCs/>
        </w:rPr>
      </w:pPr>
    </w:p>
    <w:p w14:paraId="26029999" w14:textId="1B87FFC1" w:rsidR="00863A63" w:rsidRPr="00B67C40" w:rsidRDefault="00863A63" w:rsidP="00863A63">
      <w:pPr>
        <w:pStyle w:val="Heading3"/>
        <w:rPr>
          <w:rFonts w:ascii="Times New Roman" w:hAnsi="Times New Roman"/>
          <w:iCs/>
          <w:color w:val="0070C0"/>
          <w:sz w:val="20"/>
        </w:rPr>
      </w:pPr>
      <w:r w:rsidRPr="00B67C40">
        <w:rPr>
          <w:rFonts w:ascii="Times New Roman" w:hAnsi="Times New Roman"/>
          <w:iCs/>
          <w:color w:val="0070C0"/>
          <w:sz w:val="20"/>
        </w:rPr>
        <w:t>********* START OF CHANGES</w:t>
      </w:r>
      <w:r w:rsidR="00D6162C">
        <w:rPr>
          <w:rFonts w:ascii="Times New Roman" w:hAnsi="Times New Roman"/>
          <w:iCs/>
          <w:color w:val="0070C0"/>
          <w:sz w:val="20"/>
        </w:rPr>
        <w:t xml:space="preserve"> (All text new)</w:t>
      </w:r>
      <w:r w:rsidR="00B67C40" w:rsidRPr="00B67C40">
        <w:rPr>
          <w:rFonts w:ascii="Times New Roman" w:hAnsi="Times New Roman"/>
          <w:iCs/>
          <w:color w:val="0070C0"/>
          <w:sz w:val="20"/>
        </w:rPr>
        <w:t xml:space="preserve"> *************************************************</w:t>
      </w:r>
    </w:p>
    <w:p w14:paraId="3592004C" w14:textId="21903DA3" w:rsidR="00E31D71" w:rsidRPr="00E31D71" w:rsidRDefault="00E31D71" w:rsidP="00E31D71">
      <w:pPr>
        <w:keepNext/>
        <w:keepLines/>
        <w:spacing w:before="180"/>
        <w:ind w:left="1134" w:hanging="1134"/>
        <w:outlineLvl w:val="1"/>
        <w:rPr>
          <w:rFonts w:ascii="Arial" w:eastAsia="Times New Roman" w:hAnsi="Arial"/>
          <w:sz w:val="32"/>
        </w:rPr>
      </w:pPr>
      <w:bookmarkStart w:id="1" w:name="_Toc54000654"/>
      <w:bookmarkStart w:id="2" w:name="_Toc56429424"/>
      <w:r w:rsidRPr="00E31D71">
        <w:rPr>
          <w:rFonts w:ascii="Arial" w:eastAsia="Times New Roman" w:hAnsi="Arial"/>
          <w:sz w:val="32"/>
        </w:rPr>
        <w:t>5.</w:t>
      </w:r>
      <w:r w:rsidR="00D6162C" w:rsidRPr="00D6162C">
        <w:rPr>
          <w:rFonts w:ascii="Arial" w:eastAsia="Times New Roman" w:hAnsi="Arial"/>
          <w:sz w:val="32"/>
          <w:highlight w:val="yellow"/>
        </w:rPr>
        <w:t>x</w:t>
      </w:r>
      <w:r w:rsidRPr="00E31D71">
        <w:rPr>
          <w:rFonts w:ascii="Arial" w:eastAsia="Times New Roman" w:hAnsi="Arial"/>
          <w:sz w:val="32"/>
        </w:rPr>
        <w:tab/>
        <w:t>Key issue #</w:t>
      </w:r>
      <w:r w:rsidR="0010424D" w:rsidRPr="00D6162C">
        <w:rPr>
          <w:rFonts w:ascii="Arial" w:eastAsia="Times New Roman" w:hAnsi="Arial"/>
          <w:sz w:val="32"/>
          <w:highlight w:val="yellow"/>
        </w:rPr>
        <w:t>x</w:t>
      </w:r>
      <w:r w:rsidRPr="00E31D71">
        <w:rPr>
          <w:rFonts w:ascii="Arial" w:eastAsia="Times New Roman" w:hAnsi="Arial"/>
          <w:sz w:val="32"/>
        </w:rPr>
        <w:t xml:space="preserve">: </w:t>
      </w:r>
      <w:bookmarkEnd w:id="1"/>
      <w:r w:rsidR="0010424D">
        <w:rPr>
          <w:rFonts w:ascii="Arial" w:eastAsia="Times New Roman" w:hAnsi="Arial"/>
          <w:sz w:val="32"/>
        </w:rPr>
        <w:t>Privacy a</w:t>
      </w:r>
      <w:r w:rsidRPr="00E31D71">
        <w:rPr>
          <w:rFonts w:ascii="Arial" w:eastAsia="Times New Roman" w:hAnsi="Arial"/>
          <w:sz w:val="32"/>
        </w:rPr>
        <w:t xml:space="preserve">spects of </w:t>
      </w:r>
      <w:bookmarkEnd w:id="2"/>
      <w:r w:rsidR="0010424D">
        <w:rPr>
          <w:rFonts w:ascii="Arial" w:eastAsia="Times New Roman" w:hAnsi="Arial"/>
          <w:sz w:val="32"/>
        </w:rPr>
        <w:t>exposing ‘paging cause’</w:t>
      </w:r>
    </w:p>
    <w:p w14:paraId="3D222925" w14:textId="5883F0BE" w:rsidR="00E31D71" w:rsidRPr="00E31D71" w:rsidRDefault="00E31D71" w:rsidP="00E31D71">
      <w:pPr>
        <w:keepNext/>
        <w:keepLines/>
        <w:spacing w:before="120"/>
        <w:ind w:left="1134" w:hanging="1134"/>
        <w:outlineLvl w:val="2"/>
        <w:rPr>
          <w:rFonts w:ascii="Arial" w:eastAsia="Times New Roman" w:hAnsi="Arial"/>
          <w:sz w:val="28"/>
        </w:rPr>
      </w:pPr>
      <w:bookmarkStart w:id="3" w:name="_Toc54000655"/>
      <w:bookmarkStart w:id="4" w:name="_Toc56429425"/>
      <w:r w:rsidRPr="00E31D71">
        <w:rPr>
          <w:rFonts w:ascii="Arial" w:eastAsia="Times New Roman" w:hAnsi="Arial"/>
          <w:sz w:val="28"/>
        </w:rPr>
        <w:t>5.</w:t>
      </w:r>
      <w:r w:rsidR="00D6162C" w:rsidRPr="00D6162C">
        <w:rPr>
          <w:rFonts w:ascii="Arial" w:eastAsia="Times New Roman" w:hAnsi="Arial"/>
          <w:sz w:val="28"/>
          <w:highlight w:val="yellow"/>
        </w:rPr>
        <w:t>x</w:t>
      </w:r>
      <w:r w:rsidRPr="00E31D71">
        <w:rPr>
          <w:rFonts w:ascii="Arial" w:eastAsia="Times New Roman" w:hAnsi="Arial"/>
          <w:sz w:val="28"/>
        </w:rPr>
        <w:t>.1</w:t>
      </w:r>
      <w:r w:rsidRPr="00E31D71">
        <w:rPr>
          <w:rFonts w:ascii="Arial" w:eastAsia="Times New Roman" w:hAnsi="Arial"/>
          <w:sz w:val="28"/>
        </w:rPr>
        <w:tab/>
        <w:t>Key issue details</w:t>
      </w:r>
      <w:bookmarkEnd w:id="3"/>
      <w:bookmarkEnd w:id="4"/>
      <w:r w:rsidRPr="00E31D71">
        <w:rPr>
          <w:rFonts w:ascii="Arial" w:eastAsia="Times New Roman" w:hAnsi="Arial"/>
          <w:sz w:val="28"/>
        </w:rPr>
        <w:t xml:space="preserve"> </w:t>
      </w:r>
    </w:p>
    <w:p w14:paraId="0BE0972F" w14:textId="05FD301A" w:rsidR="00A54F45" w:rsidRDefault="00E31D71" w:rsidP="00E31D71">
      <w:pPr>
        <w:rPr>
          <w:rFonts w:eastAsia="Times New Roman"/>
          <w:lang w:val="en-US"/>
        </w:rPr>
      </w:pPr>
      <w:bookmarkStart w:id="5" w:name="_Hlk48802220"/>
      <w:bookmarkStart w:id="6" w:name="_Hlk48802239"/>
      <w:r w:rsidRPr="00E31D71">
        <w:rPr>
          <w:rFonts w:eastAsia="Times New Roman"/>
        </w:rPr>
        <w:t xml:space="preserve">In TR 23.761 [2], </w:t>
      </w:r>
      <w:r w:rsidRPr="00E31D71">
        <w:rPr>
          <w:rFonts w:eastAsia="Times New Roman"/>
          <w:lang w:val="en-US"/>
        </w:rPr>
        <w:t>a Multi-USIM device with concurrent registrations over 3GPP RAT associated with multiple USIMs procedures</w:t>
      </w:r>
      <w:r w:rsidRPr="00E31D71">
        <w:rPr>
          <w:rFonts w:eastAsia="Times New Roman"/>
        </w:rPr>
        <w:t xml:space="preserve"> </w:t>
      </w:r>
      <w:r w:rsidR="00071091">
        <w:rPr>
          <w:rFonts w:eastAsia="Times New Roman"/>
        </w:rPr>
        <w:t>are</w:t>
      </w:r>
      <w:r w:rsidRPr="00E31D71">
        <w:rPr>
          <w:rFonts w:eastAsia="Times New Roman"/>
        </w:rPr>
        <w:t xml:space="preserve"> discussed. A </w:t>
      </w:r>
      <w:r w:rsidRPr="00E31D71">
        <w:rPr>
          <w:rFonts w:eastAsia="Times New Roman"/>
          <w:lang w:val="en-US" w:eastAsia="zh-CN"/>
        </w:rPr>
        <w:t>multi-USIM device can efficiently perform some activity (e.g., listen to paging) in a system while communicating in another system.</w:t>
      </w:r>
      <w:r w:rsidRPr="00E31D71">
        <w:rPr>
          <w:rFonts w:eastAsia="Times New Roman"/>
          <w:lang w:val="en-US"/>
        </w:rPr>
        <w:t xml:space="preserve"> </w:t>
      </w:r>
    </w:p>
    <w:p w14:paraId="45452B3C" w14:textId="691395F9" w:rsidR="00C526DD" w:rsidRDefault="00C526DD" w:rsidP="00E31D71">
      <w:pPr>
        <w:rPr>
          <w:rFonts w:eastAsia="Times New Roman"/>
          <w:lang w:val="en-US"/>
        </w:rPr>
      </w:pPr>
      <w:r>
        <w:rPr>
          <w:rFonts w:eastAsia="Times New Roman"/>
          <w:lang w:val="en-US"/>
        </w:rPr>
        <w:t>Following text is captured in TR 23.761.</w:t>
      </w:r>
    </w:p>
    <w:p w14:paraId="224C5428" w14:textId="77777777" w:rsidR="00C526DD" w:rsidRPr="00C526DD" w:rsidRDefault="00C526DD" w:rsidP="00C526DD">
      <w:pPr>
        <w:rPr>
          <w:rFonts w:eastAsia="Times New Roman"/>
          <w:i/>
          <w:iCs/>
        </w:rPr>
      </w:pPr>
      <w:r>
        <w:rPr>
          <w:rFonts w:eastAsia="Times New Roman"/>
          <w:lang w:val="en-US"/>
        </w:rPr>
        <w:t>“</w:t>
      </w:r>
      <w:r w:rsidRPr="00C526DD">
        <w:rPr>
          <w:rFonts w:eastAsia="Times New Roman"/>
          <w:i/>
          <w:iCs/>
        </w:rPr>
        <w:t>Conclusions for Key Issue #1: Handling of Mobile Terminated service with Multi-USIM device</w:t>
      </w:r>
    </w:p>
    <w:p w14:paraId="6545552D" w14:textId="77777777" w:rsidR="00C526DD" w:rsidRPr="00C526DD" w:rsidRDefault="00C526DD" w:rsidP="00C526DD">
      <w:pPr>
        <w:rPr>
          <w:rFonts w:eastAsia="Times New Roman"/>
          <w:i/>
          <w:iCs/>
        </w:rPr>
      </w:pPr>
      <w:r w:rsidRPr="00C526DD">
        <w:rPr>
          <w:rFonts w:eastAsia="Times New Roman"/>
          <w:i/>
          <w:iCs/>
        </w:rPr>
        <w:t>The following conclusions are agreed for the baseline functionality:</w:t>
      </w:r>
    </w:p>
    <w:p w14:paraId="2FE1869A" w14:textId="77777777" w:rsidR="00C526DD" w:rsidRPr="00C526DD" w:rsidRDefault="00C526DD" w:rsidP="00C526DD">
      <w:pPr>
        <w:rPr>
          <w:rFonts w:eastAsia="Times New Roman"/>
          <w:i/>
          <w:iCs/>
        </w:rPr>
      </w:pPr>
      <w:r w:rsidRPr="00C526DD">
        <w:rPr>
          <w:rFonts w:eastAsia="Times New Roman"/>
          <w:i/>
          <w:iCs/>
        </w:rPr>
        <w:t>Editor's note:</w:t>
      </w:r>
      <w:r w:rsidRPr="00C526DD">
        <w:rPr>
          <w:rFonts w:eastAsia="Times New Roman"/>
          <w:i/>
          <w:iCs/>
        </w:rPr>
        <w:tab/>
        <w:t>These are interim conclusions. Additional solution principles can still be proposed for the final conclusions.</w:t>
      </w:r>
    </w:p>
    <w:p w14:paraId="79F580F5" w14:textId="77777777" w:rsidR="00C526DD" w:rsidRPr="00C526DD" w:rsidRDefault="00C526DD" w:rsidP="00C526DD">
      <w:pPr>
        <w:rPr>
          <w:rFonts w:eastAsia="Times New Roman"/>
          <w:i/>
          <w:iCs/>
          <w:lang w:val="en-US"/>
        </w:rPr>
      </w:pPr>
      <w:r w:rsidRPr="00C526DD">
        <w:rPr>
          <w:rFonts w:eastAsia="Times New Roman"/>
          <w:i/>
          <w:iCs/>
          <w:lang w:val="en-US"/>
        </w:rPr>
        <w:t>-</w:t>
      </w:r>
      <w:r w:rsidRPr="00C526DD">
        <w:rPr>
          <w:rFonts w:eastAsia="Times New Roman"/>
          <w:i/>
          <w:iCs/>
          <w:lang w:val="en-US"/>
        </w:rPr>
        <w:tab/>
        <w:t xml:space="preserve">For both EPS and 5GS, only the voice is supported to be indicated as the paging cause to the UE. </w:t>
      </w:r>
    </w:p>
    <w:p w14:paraId="5A612DFD" w14:textId="77777777" w:rsidR="00C526DD" w:rsidRPr="00C526DD" w:rsidRDefault="00C526DD" w:rsidP="00C526DD">
      <w:pPr>
        <w:rPr>
          <w:rFonts w:eastAsia="Times New Roman"/>
          <w:i/>
          <w:iCs/>
          <w:lang w:val="x-none"/>
        </w:rPr>
      </w:pPr>
      <w:r w:rsidRPr="00C526DD">
        <w:rPr>
          <w:rFonts w:eastAsia="Times New Roman"/>
          <w:i/>
          <w:iCs/>
          <w:lang w:val="x-none"/>
        </w:rPr>
        <w:t>NOTE 1:</w:t>
      </w:r>
      <w:r w:rsidRPr="00C526DD">
        <w:rPr>
          <w:rFonts w:eastAsia="Times New Roman"/>
          <w:i/>
          <w:iCs/>
          <w:lang w:val="x-none"/>
        </w:rPr>
        <w:tab/>
        <w:t>During normative phase, it will be determined whether the Paging Cause is applied 1) only for UEs with the request, or 2) to all UEs indiscriminately.</w:t>
      </w:r>
    </w:p>
    <w:p w14:paraId="5D2E2DD5" w14:textId="77777777" w:rsidR="00C526DD" w:rsidRPr="00C526DD" w:rsidRDefault="00C526DD" w:rsidP="00C526DD">
      <w:pPr>
        <w:rPr>
          <w:rFonts w:eastAsia="Times New Roman"/>
          <w:i/>
          <w:iCs/>
          <w:lang w:val="x-none"/>
        </w:rPr>
      </w:pPr>
      <w:r w:rsidRPr="00C526DD">
        <w:rPr>
          <w:rFonts w:eastAsia="Times New Roman"/>
          <w:i/>
          <w:iCs/>
          <w:lang w:val="x-none"/>
        </w:rPr>
        <w:t>NOTE 2:</w:t>
      </w:r>
      <w:r w:rsidRPr="00C526DD">
        <w:rPr>
          <w:rFonts w:eastAsia="Times New Roman"/>
          <w:i/>
          <w:iCs/>
          <w:lang w:val="x-none"/>
        </w:rPr>
        <w:tab/>
        <w:t>Whether and how the UE discriminates (if needed) between paging for non-voice service and paging from legacy RAN node is FFS and will be determined during normative phase.</w:t>
      </w:r>
    </w:p>
    <w:p w14:paraId="4FA125EF" w14:textId="77777777" w:rsidR="00C526DD" w:rsidRPr="00C526DD" w:rsidRDefault="00C526DD" w:rsidP="00C526DD">
      <w:pPr>
        <w:rPr>
          <w:rFonts w:eastAsia="Times New Roman"/>
          <w:i/>
          <w:iCs/>
          <w:lang w:val="x-none"/>
        </w:rPr>
      </w:pPr>
      <w:r w:rsidRPr="00C526DD">
        <w:rPr>
          <w:rFonts w:eastAsia="Times New Roman"/>
          <w:i/>
          <w:iCs/>
          <w:lang w:val="x-none"/>
        </w:rPr>
        <w:t>NOTE 3:</w:t>
      </w:r>
      <w:r w:rsidRPr="00C526DD">
        <w:rPr>
          <w:rFonts w:eastAsia="Times New Roman"/>
          <w:i/>
          <w:iCs/>
          <w:lang w:val="x-none"/>
        </w:rPr>
        <w:tab/>
        <w:t>“voice” refers to MMTel voice (5GS and EPS) and CS domain voice (EPS only).</w:t>
      </w:r>
    </w:p>
    <w:p w14:paraId="74392EB1" w14:textId="77777777" w:rsidR="00C526DD" w:rsidRPr="00C526DD" w:rsidRDefault="00C526DD" w:rsidP="00C526DD">
      <w:pPr>
        <w:rPr>
          <w:rFonts w:eastAsia="Times New Roman"/>
          <w:i/>
          <w:iCs/>
        </w:rPr>
      </w:pPr>
      <w:r w:rsidRPr="00C526DD">
        <w:rPr>
          <w:rFonts w:eastAsia="Times New Roman"/>
          <w:i/>
          <w:iCs/>
        </w:rPr>
        <w:t>Editor's note:</w:t>
      </w:r>
      <w:r w:rsidRPr="00C526DD">
        <w:rPr>
          <w:rFonts w:eastAsia="Times New Roman"/>
          <w:i/>
          <w:iCs/>
        </w:rPr>
        <w:tab/>
        <w:t>Final conclusion depends on further feedback from RAN WG2, RAN WG3 and SA WG3.</w:t>
      </w:r>
    </w:p>
    <w:p w14:paraId="2F6D593C" w14:textId="3824D71C" w:rsidR="00C526DD" w:rsidRDefault="00C526DD" w:rsidP="00E31D71">
      <w:pPr>
        <w:rPr>
          <w:rFonts w:eastAsia="Times New Roman"/>
          <w:lang w:val="en-US"/>
        </w:rPr>
      </w:pPr>
      <w:r w:rsidRPr="00C526DD">
        <w:rPr>
          <w:rFonts w:eastAsia="Times New Roman"/>
          <w:i/>
          <w:iCs/>
        </w:rPr>
        <w:lastRenderedPageBreak/>
        <w:t>Editor's note:</w:t>
      </w:r>
      <w:r w:rsidRPr="00C526DD">
        <w:rPr>
          <w:rFonts w:eastAsia="Times New Roman"/>
          <w:i/>
          <w:iCs/>
        </w:rPr>
        <w:tab/>
        <w:t>According to the conclusion in KI#3, upon NAS-level leaving the UE may provide assistance information including information to temporarily restrict/filter MT data in this network while the UE has left. Whether UE is allowed to provide information to temporarily restrict/filter MT data in other circumstances is FFS.</w:t>
      </w:r>
      <w:r>
        <w:rPr>
          <w:rFonts w:eastAsia="Times New Roman"/>
          <w:lang w:val="en-US"/>
        </w:rPr>
        <w:t xml:space="preserve"> “</w:t>
      </w:r>
    </w:p>
    <w:p w14:paraId="785D2B0E" w14:textId="41B00CE3" w:rsidR="00C526DD" w:rsidRPr="00C526DD" w:rsidRDefault="00C526DD" w:rsidP="00E31D71">
      <w:pPr>
        <w:rPr>
          <w:rFonts w:eastAsia="Times New Roman"/>
        </w:rPr>
      </w:pPr>
      <w:r>
        <w:rPr>
          <w:rFonts w:eastAsia="Times New Roman"/>
          <w:lang w:val="en-US"/>
        </w:rPr>
        <w:t>Hence it is clear SA3 is expected to study if there are any privacy and security issues related to the exposure of the paging cause and SA3 is expected to inform SA2 if there are issues in exposing the Paging cause value in clear.</w:t>
      </w:r>
    </w:p>
    <w:p w14:paraId="4F0DD0D7" w14:textId="2921758F" w:rsidR="00A54F45" w:rsidRDefault="00C526DD" w:rsidP="00E31D71">
      <w:pPr>
        <w:rPr>
          <w:rFonts w:eastAsia="Times New Roman"/>
          <w:lang w:val="en-US"/>
        </w:rPr>
      </w:pPr>
      <w:r>
        <w:rPr>
          <w:rFonts w:eastAsia="Times New Roman"/>
          <w:lang w:val="en-US"/>
        </w:rPr>
        <w:t>For Multi-USIM devices, if there mobile terminated services, t</w:t>
      </w:r>
      <w:r w:rsidR="00E31D71" w:rsidRPr="00E31D71">
        <w:rPr>
          <w:rFonts w:eastAsia="Times New Roman"/>
          <w:lang w:val="en-US"/>
        </w:rPr>
        <w:t xml:space="preserve">he network sends a paging request to notify the UE of a pending MT service. </w:t>
      </w:r>
      <w:r w:rsidR="00A54F45">
        <w:rPr>
          <w:rFonts w:eastAsia="Times New Roman"/>
          <w:lang w:val="en-US"/>
        </w:rPr>
        <w:t xml:space="preserve">The Paging indication may additionally contain a ‘paging cause’ value indicative of the type of service/data pending for the UE in the network. </w:t>
      </w:r>
      <w:r w:rsidR="00FA6E96">
        <w:rPr>
          <w:rFonts w:eastAsia="Times New Roman"/>
          <w:lang w:val="en-US"/>
        </w:rPr>
        <w:t>The interim conclusion i</w:t>
      </w:r>
      <w:r w:rsidR="00A54F45">
        <w:rPr>
          <w:rFonts w:eastAsia="Times New Roman"/>
          <w:lang w:val="en-US"/>
        </w:rPr>
        <w:t xml:space="preserve">n TR 23.761, </w:t>
      </w:r>
      <w:r w:rsidR="00FA6E96">
        <w:rPr>
          <w:rFonts w:eastAsia="Times New Roman"/>
          <w:lang w:val="en-US"/>
        </w:rPr>
        <w:t xml:space="preserve">is to have </w:t>
      </w:r>
      <w:r w:rsidR="00A54F45">
        <w:rPr>
          <w:rFonts w:eastAsia="Times New Roman"/>
          <w:lang w:val="en-US"/>
        </w:rPr>
        <w:t xml:space="preserve">only one ‘paging cause’ value </w:t>
      </w:r>
      <w:r w:rsidR="00FA6E96">
        <w:rPr>
          <w:rFonts w:eastAsia="Times New Roman"/>
          <w:lang w:val="en-US"/>
        </w:rPr>
        <w:t>for the voice service, pending further feedback from SA3 and RAN groups</w:t>
      </w:r>
      <w:r w:rsidR="00A54F45">
        <w:rPr>
          <w:rFonts w:eastAsia="Times New Roman"/>
          <w:lang w:val="en-US"/>
        </w:rPr>
        <w:t>.</w:t>
      </w:r>
    </w:p>
    <w:p w14:paraId="53DA5FE5" w14:textId="14941968" w:rsidR="00E31D71" w:rsidRDefault="00E31D71" w:rsidP="00E31D71">
      <w:pPr>
        <w:keepNext/>
        <w:keepLines/>
        <w:spacing w:before="120"/>
        <w:ind w:left="1134" w:hanging="1134"/>
        <w:outlineLvl w:val="2"/>
        <w:rPr>
          <w:rFonts w:ascii="Arial" w:eastAsia="Times New Roman" w:hAnsi="Arial"/>
          <w:sz w:val="28"/>
        </w:rPr>
      </w:pPr>
      <w:bookmarkStart w:id="7" w:name="_Toc54000656"/>
      <w:bookmarkStart w:id="8" w:name="_Toc56429426"/>
      <w:bookmarkEnd w:id="5"/>
      <w:bookmarkEnd w:id="6"/>
      <w:r w:rsidRPr="00E31D71">
        <w:rPr>
          <w:rFonts w:ascii="Arial" w:eastAsia="Times New Roman" w:hAnsi="Arial"/>
          <w:sz w:val="28"/>
        </w:rPr>
        <w:t>5.</w:t>
      </w:r>
      <w:r w:rsidR="00D6162C" w:rsidRPr="00D6162C">
        <w:rPr>
          <w:rFonts w:ascii="Arial" w:eastAsia="Times New Roman" w:hAnsi="Arial"/>
          <w:sz w:val="28"/>
          <w:highlight w:val="yellow"/>
        </w:rPr>
        <w:t>x</w:t>
      </w:r>
      <w:r w:rsidRPr="00E31D71">
        <w:rPr>
          <w:rFonts w:ascii="Arial" w:eastAsia="Times New Roman" w:hAnsi="Arial"/>
          <w:sz w:val="28"/>
        </w:rPr>
        <w:t>.2</w:t>
      </w:r>
      <w:r w:rsidRPr="00E31D71">
        <w:rPr>
          <w:rFonts w:ascii="Arial" w:eastAsia="Times New Roman" w:hAnsi="Arial"/>
          <w:sz w:val="28"/>
        </w:rPr>
        <w:tab/>
        <w:t>Threats</w:t>
      </w:r>
      <w:bookmarkEnd w:id="7"/>
      <w:bookmarkEnd w:id="8"/>
    </w:p>
    <w:p w14:paraId="3DB1A4B6" w14:textId="0195BA0D" w:rsidR="00FA6E96" w:rsidRDefault="00FA6E96" w:rsidP="008D0C47">
      <w:r w:rsidRPr="00FA6E96">
        <w:t xml:space="preserve">When Paging cause is exposed in the clear </w:t>
      </w:r>
      <w:r>
        <w:t>along with paging, it becomes easy to identify a target</w:t>
      </w:r>
      <w:r w:rsidR="008D0C47">
        <w:t xml:space="preserve"> by invoking a particular service such as voice. By invoking services from different social media sites, it is possible to initiate a mobile terminated service, without actually knowing the phone number of the target person. By repeated attempts it is easy to isolate and identify the person of interest in a particular location.</w:t>
      </w:r>
    </w:p>
    <w:p w14:paraId="73E084DA" w14:textId="395708B0" w:rsidR="00F22154" w:rsidRDefault="008D0C47" w:rsidP="00BF2ED7">
      <w:r>
        <w:t>Whether one service or multiple service values are supported</w:t>
      </w:r>
      <w:r w:rsidR="00BF2ED7">
        <w:t>,</w:t>
      </w:r>
      <w:r>
        <w:t xml:space="preserve"> exposing the paging cause, exposes the MT service, and this helps an attacker to isolate and track a person of interest in a given area</w:t>
      </w:r>
      <w:bookmarkStart w:id="9" w:name="_Toc54000657"/>
      <w:bookmarkStart w:id="10" w:name="_Toc56429427"/>
      <w:r w:rsidR="0030592C">
        <w:rPr>
          <w:rFonts w:ascii="Arial" w:eastAsia="Times New Roman" w:hAnsi="Arial"/>
          <w:noProof/>
          <w:sz w:val="28"/>
          <w:lang w:val="en-US" w:eastAsia="zh-CN"/>
        </w:rPr>
        <mc:AlternateContent>
          <mc:Choice Requires="wpi">
            <w:drawing>
              <wp:anchor distT="0" distB="0" distL="114300" distR="114300" simplePos="0" relativeHeight="251663360" behindDoc="0" locked="0" layoutInCell="1" allowOverlap="1" wp14:anchorId="4DE786DD" wp14:editId="7D4AD787">
                <wp:simplePos x="0" y="0"/>
                <wp:positionH relativeFrom="column">
                  <wp:posOffset>47625</wp:posOffset>
                </wp:positionH>
                <wp:positionV relativeFrom="paragraph">
                  <wp:posOffset>281305</wp:posOffset>
                </wp:positionV>
                <wp:extent cx="360" cy="360"/>
                <wp:effectExtent l="38100" t="38100" r="57150" b="57150"/>
                <wp:wrapNone/>
                <wp:docPr id="15" name="Ink 15"/>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type w14:anchorId="41C2BE1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5" o:spid="_x0000_s1026" type="#_x0000_t75" style="position:absolute;margin-left:3.05pt;margin-top:21.45pt;width:1.45pt;height:1.4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">
                <v:imagedata r:id="rId14" o:title=""/>
              </v:shape>
            </w:pict>
          </mc:Fallback>
        </mc:AlternateContent>
      </w:r>
      <w:bookmarkEnd w:id="9"/>
      <w:bookmarkEnd w:id="10"/>
      <w:r w:rsidR="00BF2ED7">
        <w:t>.</w:t>
      </w:r>
    </w:p>
    <w:p w14:paraId="5AF50753" w14:textId="4E4E8BDF" w:rsidR="00BF2ED7" w:rsidRPr="00BF2ED7" w:rsidRDefault="00BF2ED7" w:rsidP="00BF2ED7">
      <w:pPr>
        <w:pStyle w:val="Heading3"/>
        <w:rPr>
          <w:rFonts w:ascii="Times New Roman" w:hAnsi="Times New Roman"/>
          <w:sz w:val="20"/>
        </w:rPr>
      </w:pPr>
      <w:r>
        <w:t>5</w:t>
      </w:r>
      <w:r w:rsidRPr="00D6162C">
        <w:rPr>
          <w:highlight w:val="yellow"/>
        </w:rPr>
        <w:t>.</w:t>
      </w:r>
      <w:r w:rsidR="00D6162C" w:rsidRPr="00D6162C">
        <w:rPr>
          <w:highlight w:val="yellow"/>
        </w:rPr>
        <w:t>x</w:t>
      </w:r>
      <w:r w:rsidRPr="00D6162C">
        <w:rPr>
          <w:highlight w:val="yellow"/>
        </w:rPr>
        <w:t>.</w:t>
      </w:r>
      <w:r>
        <w:t>3 Requirements</w:t>
      </w:r>
    </w:p>
    <w:p w14:paraId="12B605FD" w14:textId="69CD4566" w:rsidR="001E3CE1" w:rsidRDefault="008D0C47" w:rsidP="00863A63">
      <w:r>
        <w:t xml:space="preserve">The system shall support </w:t>
      </w:r>
      <w:r w:rsidR="00BF2ED7">
        <w:t xml:space="preserve">anonymity </w:t>
      </w:r>
      <w:r w:rsidR="001E3CE1">
        <w:t xml:space="preserve">of </w:t>
      </w:r>
      <w:r>
        <w:t>the paging cause</w:t>
      </w:r>
      <w:r w:rsidR="001E3CE1">
        <w:t xml:space="preserve"> while exposing the paging cause value.</w:t>
      </w:r>
    </w:p>
    <w:p w14:paraId="7641A12E" w14:textId="16234436" w:rsidR="00863A63" w:rsidRPr="000446BD" w:rsidRDefault="00EC1C71" w:rsidP="00863A63">
      <w:pPr>
        <w:rPr>
          <w:iCs/>
        </w:rPr>
      </w:pPr>
      <w:r w:rsidRPr="00EC1C71">
        <w:t xml:space="preserve"> </w:t>
      </w:r>
      <w:r w:rsidR="001E3CE1">
        <w:t>The system shall</w:t>
      </w:r>
      <w:r w:rsidRPr="00EC1C71">
        <w:t xml:space="preserve"> prevent li</w:t>
      </w:r>
      <w:r w:rsidR="001E3CE1">
        <w:t>n</w:t>
      </w:r>
      <w:r w:rsidRPr="00EC1C71">
        <w:t>kability</w:t>
      </w:r>
      <w:r>
        <w:t xml:space="preserve"> </w:t>
      </w:r>
      <w:r w:rsidR="001E3CE1">
        <w:t xml:space="preserve">of the paging cause </w:t>
      </w:r>
      <w:r>
        <w:t>to</w:t>
      </w:r>
      <w:r w:rsidRPr="00EC1C71">
        <w:t xml:space="preserve"> the user</w:t>
      </w:r>
      <w:r>
        <w:t xml:space="preserve"> identity</w:t>
      </w:r>
      <w:r w:rsidR="008D0C47">
        <w:t>.</w:t>
      </w:r>
    </w:p>
    <w:p w14:paraId="4ED14A89" w14:textId="1B42DAF1" w:rsidR="00863A63" w:rsidRPr="00254C01" w:rsidRDefault="00863A63" w:rsidP="00863A63">
      <w:pPr>
        <w:rPr>
          <w:iCs/>
          <w:color w:val="0070C0"/>
        </w:rPr>
      </w:pPr>
      <w:r w:rsidRPr="00254C01">
        <w:rPr>
          <w:iCs/>
          <w:color w:val="0070C0"/>
        </w:rPr>
        <w:t>********* END OF CHANGES</w:t>
      </w:r>
      <w:r w:rsidR="00254C01">
        <w:rPr>
          <w:iCs/>
          <w:color w:val="0070C0"/>
        </w:rPr>
        <w:t xml:space="preserve"> **************************************</w:t>
      </w:r>
    </w:p>
    <w:p w14:paraId="4E25481B" w14:textId="77777777" w:rsidR="00863A63" w:rsidRDefault="00863A63" w:rsidP="00863A63">
      <w:pPr>
        <w:rPr>
          <w:iCs/>
        </w:rPr>
      </w:pPr>
    </w:p>
    <w:p w14:paraId="074C0197" w14:textId="77777777" w:rsidR="00863A63" w:rsidRDefault="00863A63" w:rsidP="00863A63">
      <w:pPr>
        <w:rPr>
          <w:iCs/>
        </w:rPr>
      </w:pPr>
    </w:p>
    <w:p w14:paraId="09E59FCD" w14:textId="77777777" w:rsidR="00863A63" w:rsidRPr="000446BD" w:rsidRDefault="00863A63" w:rsidP="00863A63">
      <w:pPr>
        <w:rPr>
          <w:iCs/>
        </w:rPr>
      </w:pPr>
    </w:p>
    <w:p w14:paraId="493039D0" w14:textId="77777777" w:rsidR="00863A63" w:rsidRPr="000446BD" w:rsidRDefault="00863A63" w:rsidP="00863A63">
      <w:pPr>
        <w:rPr>
          <w:iCs/>
        </w:rPr>
      </w:pPr>
    </w:p>
    <w:p w14:paraId="6B10794A" w14:textId="77777777" w:rsidR="000446BD" w:rsidRPr="000446BD" w:rsidRDefault="000446BD">
      <w:pPr>
        <w:rPr>
          <w:iCs/>
        </w:rPr>
      </w:pPr>
    </w:p>
    <w:sectPr w:rsidR="000446BD" w:rsidRPr="000446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64284" w14:textId="77777777" w:rsidR="0077441E" w:rsidRDefault="0077441E">
      <w:r>
        <w:separator/>
      </w:r>
    </w:p>
  </w:endnote>
  <w:endnote w:type="continuationSeparator" w:id="0">
    <w:p w14:paraId="638E1748" w14:textId="77777777" w:rsidR="0077441E" w:rsidRDefault="00774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A71DC" w14:textId="77777777" w:rsidR="0077441E" w:rsidRDefault="0077441E">
      <w:r>
        <w:separator/>
      </w:r>
    </w:p>
  </w:footnote>
  <w:footnote w:type="continuationSeparator" w:id="0">
    <w:p w14:paraId="70C2B8D8" w14:textId="77777777" w:rsidR="0077441E" w:rsidRDefault="007744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F011AF"/>
    <w:multiLevelType w:val="hybridMultilevel"/>
    <w:tmpl w:val="5D3C4742"/>
    <w:lvl w:ilvl="0" w:tplc="8A3A44E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8583B12"/>
    <w:multiLevelType w:val="hybridMultilevel"/>
    <w:tmpl w:val="CF581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157F6"/>
    <w:rsid w:val="00034822"/>
    <w:rsid w:val="000446BD"/>
    <w:rsid w:val="00046389"/>
    <w:rsid w:val="0005563A"/>
    <w:rsid w:val="00063042"/>
    <w:rsid w:val="00071091"/>
    <w:rsid w:val="00074722"/>
    <w:rsid w:val="000819D8"/>
    <w:rsid w:val="00092B22"/>
    <w:rsid w:val="000934A6"/>
    <w:rsid w:val="000A2C6C"/>
    <w:rsid w:val="000A4660"/>
    <w:rsid w:val="000A692E"/>
    <w:rsid w:val="000C3065"/>
    <w:rsid w:val="000C78CC"/>
    <w:rsid w:val="000D1B59"/>
    <w:rsid w:val="000D1B5B"/>
    <w:rsid w:val="000D52E7"/>
    <w:rsid w:val="000E07FD"/>
    <w:rsid w:val="000E7421"/>
    <w:rsid w:val="000F37ED"/>
    <w:rsid w:val="0010401F"/>
    <w:rsid w:val="0010424D"/>
    <w:rsid w:val="00111231"/>
    <w:rsid w:val="00112FC3"/>
    <w:rsid w:val="00127556"/>
    <w:rsid w:val="00142E8F"/>
    <w:rsid w:val="00145664"/>
    <w:rsid w:val="00147E83"/>
    <w:rsid w:val="00173FA3"/>
    <w:rsid w:val="00184B6F"/>
    <w:rsid w:val="001861E5"/>
    <w:rsid w:val="001A0EB3"/>
    <w:rsid w:val="001B1652"/>
    <w:rsid w:val="001B2632"/>
    <w:rsid w:val="001B3F5C"/>
    <w:rsid w:val="001C3EC8"/>
    <w:rsid w:val="001D2BD4"/>
    <w:rsid w:val="001D3B7B"/>
    <w:rsid w:val="001D6911"/>
    <w:rsid w:val="001E3CE1"/>
    <w:rsid w:val="001E3EA2"/>
    <w:rsid w:val="00201947"/>
    <w:rsid w:val="00201BF4"/>
    <w:rsid w:val="0020395B"/>
    <w:rsid w:val="00204DC9"/>
    <w:rsid w:val="002062C0"/>
    <w:rsid w:val="00206BA2"/>
    <w:rsid w:val="00215130"/>
    <w:rsid w:val="00230002"/>
    <w:rsid w:val="00244C9A"/>
    <w:rsid w:val="00247216"/>
    <w:rsid w:val="00254C01"/>
    <w:rsid w:val="00276484"/>
    <w:rsid w:val="0028278D"/>
    <w:rsid w:val="00293F07"/>
    <w:rsid w:val="002A1857"/>
    <w:rsid w:val="002B11AA"/>
    <w:rsid w:val="002C5BBB"/>
    <w:rsid w:val="002C7F38"/>
    <w:rsid w:val="002D6489"/>
    <w:rsid w:val="002F2567"/>
    <w:rsid w:val="0030241C"/>
    <w:rsid w:val="00302896"/>
    <w:rsid w:val="0030592C"/>
    <w:rsid w:val="0030628A"/>
    <w:rsid w:val="00306844"/>
    <w:rsid w:val="003320D8"/>
    <w:rsid w:val="0035122B"/>
    <w:rsid w:val="00353451"/>
    <w:rsid w:val="00371032"/>
    <w:rsid w:val="00371B44"/>
    <w:rsid w:val="003A7210"/>
    <w:rsid w:val="003B4CAD"/>
    <w:rsid w:val="003C122B"/>
    <w:rsid w:val="003C132F"/>
    <w:rsid w:val="003C5A97"/>
    <w:rsid w:val="003F1839"/>
    <w:rsid w:val="003F52B2"/>
    <w:rsid w:val="00440414"/>
    <w:rsid w:val="00447F7F"/>
    <w:rsid w:val="004558E9"/>
    <w:rsid w:val="0045777E"/>
    <w:rsid w:val="004805EE"/>
    <w:rsid w:val="00485D0B"/>
    <w:rsid w:val="004A2E73"/>
    <w:rsid w:val="004B3753"/>
    <w:rsid w:val="004C1952"/>
    <w:rsid w:val="004C31D2"/>
    <w:rsid w:val="004D55C2"/>
    <w:rsid w:val="004E3FCB"/>
    <w:rsid w:val="00505764"/>
    <w:rsid w:val="00521131"/>
    <w:rsid w:val="00527C0B"/>
    <w:rsid w:val="0054038A"/>
    <w:rsid w:val="005410F6"/>
    <w:rsid w:val="00551470"/>
    <w:rsid w:val="00557D2E"/>
    <w:rsid w:val="005729C4"/>
    <w:rsid w:val="0059227B"/>
    <w:rsid w:val="0059684F"/>
    <w:rsid w:val="005B0966"/>
    <w:rsid w:val="005B795D"/>
    <w:rsid w:val="005C714F"/>
    <w:rsid w:val="005F1D90"/>
    <w:rsid w:val="005F5C4A"/>
    <w:rsid w:val="00613490"/>
    <w:rsid w:val="00613820"/>
    <w:rsid w:val="00652248"/>
    <w:rsid w:val="00657B80"/>
    <w:rsid w:val="00671FE9"/>
    <w:rsid w:val="00675B3C"/>
    <w:rsid w:val="00693E57"/>
    <w:rsid w:val="00697F14"/>
    <w:rsid w:val="006A02C9"/>
    <w:rsid w:val="006D340A"/>
    <w:rsid w:val="006E63F7"/>
    <w:rsid w:val="00715A1D"/>
    <w:rsid w:val="007371B1"/>
    <w:rsid w:val="00760BB0"/>
    <w:rsid w:val="0076157A"/>
    <w:rsid w:val="0077441E"/>
    <w:rsid w:val="00796F71"/>
    <w:rsid w:val="007A00EF"/>
    <w:rsid w:val="007B19EA"/>
    <w:rsid w:val="007C0A2D"/>
    <w:rsid w:val="007C27B0"/>
    <w:rsid w:val="007D0F3A"/>
    <w:rsid w:val="007F300B"/>
    <w:rsid w:val="007F3372"/>
    <w:rsid w:val="008014C3"/>
    <w:rsid w:val="008056EF"/>
    <w:rsid w:val="00814F1C"/>
    <w:rsid w:val="008255C7"/>
    <w:rsid w:val="00850812"/>
    <w:rsid w:val="008541F4"/>
    <w:rsid w:val="00863A63"/>
    <w:rsid w:val="0087055E"/>
    <w:rsid w:val="00876B9A"/>
    <w:rsid w:val="00891CB4"/>
    <w:rsid w:val="008933BF"/>
    <w:rsid w:val="008A10C4"/>
    <w:rsid w:val="008B0248"/>
    <w:rsid w:val="008B52E6"/>
    <w:rsid w:val="008D0C47"/>
    <w:rsid w:val="008D2A5B"/>
    <w:rsid w:val="008D67A0"/>
    <w:rsid w:val="008F5F33"/>
    <w:rsid w:val="00904331"/>
    <w:rsid w:val="009103CF"/>
    <w:rsid w:val="0091046A"/>
    <w:rsid w:val="00926ABD"/>
    <w:rsid w:val="00943067"/>
    <w:rsid w:val="00947F4E"/>
    <w:rsid w:val="00951FB6"/>
    <w:rsid w:val="00966D47"/>
    <w:rsid w:val="0097679A"/>
    <w:rsid w:val="00982DD4"/>
    <w:rsid w:val="00982E15"/>
    <w:rsid w:val="009A2A36"/>
    <w:rsid w:val="009C0DED"/>
    <w:rsid w:val="009C6698"/>
    <w:rsid w:val="009F3662"/>
    <w:rsid w:val="00A12194"/>
    <w:rsid w:val="00A15E69"/>
    <w:rsid w:val="00A22867"/>
    <w:rsid w:val="00A30093"/>
    <w:rsid w:val="00A37D7F"/>
    <w:rsid w:val="00A46410"/>
    <w:rsid w:val="00A549A4"/>
    <w:rsid w:val="00A54F45"/>
    <w:rsid w:val="00A57688"/>
    <w:rsid w:val="00A84A94"/>
    <w:rsid w:val="00AA5FD4"/>
    <w:rsid w:val="00AC4EEA"/>
    <w:rsid w:val="00AD1DAA"/>
    <w:rsid w:val="00AD6868"/>
    <w:rsid w:val="00AE5E13"/>
    <w:rsid w:val="00AF1E23"/>
    <w:rsid w:val="00B00AF8"/>
    <w:rsid w:val="00B01AFF"/>
    <w:rsid w:val="00B0270A"/>
    <w:rsid w:val="00B05CC7"/>
    <w:rsid w:val="00B2474F"/>
    <w:rsid w:val="00B27E39"/>
    <w:rsid w:val="00B350D8"/>
    <w:rsid w:val="00B67C40"/>
    <w:rsid w:val="00B76763"/>
    <w:rsid w:val="00B7732B"/>
    <w:rsid w:val="00B8696F"/>
    <w:rsid w:val="00B879F0"/>
    <w:rsid w:val="00BB5AB7"/>
    <w:rsid w:val="00BC25AA"/>
    <w:rsid w:val="00BC4BD0"/>
    <w:rsid w:val="00BC6DEB"/>
    <w:rsid w:val="00BF2ED7"/>
    <w:rsid w:val="00C022E3"/>
    <w:rsid w:val="00C4712D"/>
    <w:rsid w:val="00C526DD"/>
    <w:rsid w:val="00C709F8"/>
    <w:rsid w:val="00C7411B"/>
    <w:rsid w:val="00C94F55"/>
    <w:rsid w:val="00CA7BFA"/>
    <w:rsid w:val="00CA7D62"/>
    <w:rsid w:val="00CB07A8"/>
    <w:rsid w:val="00D02B6C"/>
    <w:rsid w:val="00D173ED"/>
    <w:rsid w:val="00D26314"/>
    <w:rsid w:val="00D33604"/>
    <w:rsid w:val="00D437FF"/>
    <w:rsid w:val="00D5130C"/>
    <w:rsid w:val="00D6162C"/>
    <w:rsid w:val="00D62265"/>
    <w:rsid w:val="00D83EE4"/>
    <w:rsid w:val="00D8512E"/>
    <w:rsid w:val="00DA1E58"/>
    <w:rsid w:val="00DB3BA5"/>
    <w:rsid w:val="00DD30F5"/>
    <w:rsid w:val="00DE4EF2"/>
    <w:rsid w:val="00DF2C0E"/>
    <w:rsid w:val="00E06FFB"/>
    <w:rsid w:val="00E114DE"/>
    <w:rsid w:val="00E30155"/>
    <w:rsid w:val="00E31D71"/>
    <w:rsid w:val="00E57072"/>
    <w:rsid w:val="00E91FE1"/>
    <w:rsid w:val="00E94D78"/>
    <w:rsid w:val="00EA2EE0"/>
    <w:rsid w:val="00EA5E95"/>
    <w:rsid w:val="00EA60EA"/>
    <w:rsid w:val="00EB2812"/>
    <w:rsid w:val="00EC1C71"/>
    <w:rsid w:val="00ED182F"/>
    <w:rsid w:val="00ED363D"/>
    <w:rsid w:val="00ED4954"/>
    <w:rsid w:val="00EE0943"/>
    <w:rsid w:val="00EE33A2"/>
    <w:rsid w:val="00F22154"/>
    <w:rsid w:val="00F30FC1"/>
    <w:rsid w:val="00F3117A"/>
    <w:rsid w:val="00F55476"/>
    <w:rsid w:val="00F67A1C"/>
    <w:rsid w:val="00F82C5B"/>
    <w:rsid w:val="00F8555F"/>
    <w:rsid w:val="00FA2A8F"/>
    <w:rsid w:val="00FA6E96"/>
    <w:rsid w:val="00FB3314"/>
    <w:rsid w:val="00FD4DB8"/>
    <w:rsid w:val="00FD67BA"/>
    <w:rsid w:val="00FD7752"/>
    <w:rsid w:val="00FE67FF"/>
    <w:rsid w:val="00FF7D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B92348"/>
  <w15:chartTrackingRefBased/>
  <w15:docId w15:val="{27A4AD5D-13BA-4B5E-87FD-F0517A86D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AA5FD4"/>
    <w:pPr>
      <w:spacing w:after="0"/>
      <w:ind w:left="720"/>
      <w:contextualSpacing/>
    </w:pPr>
    <w:rPr>
      <w:rFonts w:ascii="Arial" w:eastAsia="Times New Roman" w:hAnsi="Arial"/>
      <w:sz w:val="22"/>
      <w:lang w:val="en-US"/>
    </w:rPr>
  </w:style>
  <w:style w:type="character" w:customStyle="1" w:styleId="TFChar">
    <w:name w:val="TF Char"/>
    <w:link w:val="TF"/>
    <w:rsid w:val="00AA5FD4"/>
    <w:rPr>
      <w:rFonts w:ascii="Arial" w:hAnsi="Arial"/>
      <w:b/>
      <w:lang w:val="en-GB" w:eastAsia="en-US"/>
    </w:rPr>
  </w:style>
  <w:style w:type="paragraph" w:styleId="NormalWeb">
    <w:name w:val="Normal (Web)"/>
    <w:basedOn w:val="Normal"/>
    <w:uiPriority w:val="99"/>
    <w:unhideWhenUsed/>
    <w:rsid w:val="00FE67FF"/>
    <w:pPr>
      <w:spacing w:before="100" w:beforeAutospacing="1" w:after="100" w:afterAutospacing="1"/>
    </w:pPr>
    <w:rPr>
      <w:rFonts w:ascii="Cambria Math" w:eastAsia="Tahoma" w:hAnsi="Cambria Math" w:cs="Cambria Math"/>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ustomXml" Target="ink/ink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1-07T19:20:22.870"/>
    </inkml:context>
    <inkml:brush xml:id="br0">
      <inkml:brushProperty name="width" value="0.05" units="cm"/>
      <inkml:brushProperty name="height" value="0.05" units="cm"/>
      <inkml:brushProperty name="ignorePressure" value="1"/>
    </inkml:brush>
  </inkml:definitions>
  <inkml:trace contextRef="#ctx0" brushRef="#br0">0 0</inkml:trace>
  <inkml:trace contextRef="#ctx0" brushRef="#br0" timeOffset="338.58">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49B4F73A2424418EEC353ECF3CA52A" ma:contentTypeVersion="16" ma:contentTypeDescription="Create a new document." ma:contentTypeScope="" ma:versionID="c2baab72499d66396f3aecbb9c471fae">
  <xsd:schema xmlns:xsd="http://www.w3.org/2001/XMLSchema" xmlns:xs="http://www.w3.org/2001/XMLSchema" xmlns:p="http://schemas.microsoft.com/office/2006/metadata/properties" xmlns:ns3="71c5aaf6-e6ce-465b-b873-5148d2a4c105" xmlns:ns4="74616634-d549-41dc-bd59-7ba1409ac003" xmlns:ns5="56bd0db2-ad76-4669-8855-8ffe27257f04" targetNamespace="http://schemas.microsoft.com/office/2006/metadata/properties" ma:root="true" ma:fieldsID="c3ff1eaabe8356d5c5c649137aecd8cc" ns3:_="" ns4:_="" ns5:_="">
    <xsd:import namespace="71c5aaf6-e6ce-465b-b873-5148d2a4c105"/>
    <xsd:import namespace="74616634-d549-41dc-bd59-7ba1409ac003"/>
    <xsd:import namespace="56bd0db2-ad76-4669-8855-8ffe27257f0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Location"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4616634-d549-41dc-bd59-7ba1409ac0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bd0db2-ad76-4669-8855-8ffe27257f04"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8EC49CF-1331-4B07-9D7D-541BE0F7F19C}">
  <ds:schemaRefs>
    <ds:schemaRef ds:uri="http://schemas.microsoft.com/office/2006/metadata/longProperties"/>
  </ds:schemaRefs>
</ds:datastoreItem>
</file>

<file path=customXml/itemProps2.xml><?xml version="1.0" encoding="utf-8"?>
<ds:datastoreItem xmlns:ds="http://schemas.openxmlformats.org/officeDocument/2006/customXml" ds:itemID="{20FBF2D8-E1AA-44DD-923E-46B55DEA8AE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EECAB9F-BB78-4EAA-9269-B6F5B338D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4616634-d549-41dc-bd59-7ba1409ac003"/>
    <ds:schemaRef ds:uri="56bd0db2-ad76-4669-8855-8ffe27257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D41F9D-ABA6-4337-9D35-FEA524F886BC}">
  <ds:schemaRefs>
    <ds:schemaRef ds:uri="http://schemas.microsoft.com/sharepoint/events"/>
  </ds:schemaRefs>
</ds:datastoreItem>
</file>

<file path=customXml/itemProps5.xml><?xml version="1.0" encoding="utf-8"?>
<ds:datastoreItem xmlns:ds="http://schemas.openxmlformats.org/officeDocument/2006/customXml" ds:itemID="{6F802274-6F19-4A39-BF84-B4A91A95A236}">
  <ds:schemaRefs>
    <ds:schemaRef ds:uri="http://schemas.microsoft.com/sharepoint/v3/contenttype/forms"/>
  </ds:schemaRefs>
</ds:datastoreItem>
</file>

<file path=customXml/itemProps6.xml><?xml version="1.0" encoding="utf-8"?>
<ds:datastoreItem xmlns:ds="http://schemas.openxmlformats.org/officeDocument/2006/customXml" ds:itemID="{226B437E-C37B-42B5-9232-D3384AE3857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607</Words>
  <Characters>3251</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Contribution</vt:lpstr>
      <vt:lpstr>e-meeting, 18th – 29th January 2021												Revision of S3-2xxxxx</vt:lpstr>
      <vt:lpstr/>
      <vt:lpstr>Source:	Nokia, Nokia Shanghai Bell, Samsung</vt:lpstr>
      <vt:lpstr>Title:	MUSIM privacy issues relating to Paging Cause exposure</vt:lpstr>
      <vt:lpstr>Document for:	Approval</vt:lpstr>
      <vt:lpstr>1	Decision/action requested</vt:lpstr>
      <vt:lpstr>2	References</vt:lpstr>
      <vt:lpstr>3	Rationale</vt:lpstr>
      <vt:lpstr>4	Detailed proposal</vt:lpstr>
      <vt:lpstr>        ********* START OF CHANGES *************************************************</vt:lpstr>
      <vt:lpstr>    5.1	Key issue #x: Privacy aspects of exposing ‘paging cause’</vt:lpstr>
      <vt:lpstr>        5.1.1	Key issue details </vt:lpstr>
      <vt:lpstr>        5.1.2	Threats</vt:lpstr>
      <vt:lpstr>        /5.1.3	Potential security requirements </vt:lpstr>
    </vt:vector>
  </TitlesOfParts>
  <Company>3GPP Support Team</Company>
  <LinksUpToDate>false</LinksUpToDate>
  <CharactersWithSpaces>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Nair, Suresh P. (Nokia - US/Murray Hill)</cp:lastModifiedBy>
  <cp:revision>2</cp:revision>
  <cp:lastPrinted>1900-01-01T05:00:00Z</cp:lastPrinted>
  <dcterms:created xsi:type="dcterms:W3CDTF">2021-02-22T13:04:00Z</dcterms:created>
  <dcterms:modified xsi:type="dcterms:W3CDTF">2021-02-22T13:04:00Z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0x0101008349B4F73A2424418EEC353ECF3CA52A</vt:lpwstr>
  </property>
  <property fmtid="{D5CDD505-2E9C-101B-9397-08002B2CF9AE}" pid="3" name="_dlc_DocId">
    <vt:lpwstr>5AIRPNAIUNRU-931754773-1082</vt:lpwstr>
  </property>
  <property fmtid="{D5CDD505-2E9C-101B-9397-08002B2CF9AE}" pid="4" name="_dlc_DocIdItemGuid">
    <vt:lpwstr>52241b93-ec2e-423e-a3d8-d4984d3da630</vt:lpwstr>
  </property>
  <property fmtid="{D5CDD505-2E9C-101B-9397-08002B2CF9AE}" pid="5" name="_dlc_DocIdUrl">
    <vt:lpwstr>https://nokia.sharepoint.com/sites/c5g/security/_layouts/15/DocIdRedir.aspx?ID=5AIRPNAIUNRU-931754773-1082, 5AIRPNAIUNRU-931754773-1082</vt:lpwstr>
  </property>
  <property fmtid="{D5CDD505-2E9C-101B-9397-08002B2CF9AE}" pid="6" name="Information">
    <vt:lpwstr/>
  </property>
  <property fmtid="{D5CDD505-2E9C-101B-9397-08002B2CF9AE}" pid="7" name="Associated Task">
    <vt:lpwstr/>
  </property>
  <property fmtid="{D5CDD505-2E9C-101B-9397-08002B2CF9AE}" pid="8" name="NSCPROP_SA">
    <vt:lpwstr>C:\Users\rajvel\Desktop\SA3#102\Contributions\MUSIM\Others\S3-xxxxx MUSIM Privacy and security aspects of exposing paging cause.docx</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1611022273</vt:lpwstr>
  </property>
</Properties>
</file>